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DFE53" w14:textId="77777777" w:rsidR="00FF6088" w:rsidRDefault="00FF6088" w:rsidP="00FF608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Thomas WESTON</w:t>
      </w:r>
      <w:r>
        <w:rPr>
          <w:rFonts w:ascii="Times New Roman" w:eastAsia="Calibri" w:hAnsi="Times New Roman" w:cs="Times New Roman"/>
        </w:rPr>
        <w:t xml:space="preserve">       (fl.1484)</w:t>
      </w:r>
    </w:p>
    <w:p w14:paraId="76D28AAB" w14:textId="77777777" w:rsidR="00FF6088" w:rsidRDefault="00FF6088" w:rsidP="00FF608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Holt, Norfolk. Gentleman.</w:t>
      </w:r>
    </w:p>
    <w:p w14:paraId="061EBE22" w14:textId="77777777" w:rsidR="00FF6088" w:rsidRDefault="00FF6088" w:rsidP="00FF6088">
      <w:pPr>
        <w:rPr>
          <w:rFonts w:ascii="Times New Roman" w:eastAsia="Calibri" w:hAnsi="Times New Roman" w:cs="Times New Roman"/>
        </w:rPr>
      </w:pPr>
    </w:p>
    <w:p w14:paraId="6470C324" w14:textId="34A84FE6" w:rsidR="00FF6088" w:rsidRDefault="00FF6088" w:rsidP="00FF6088">
      <w:pPr>
        <w:rPr>
          <w:rFonts w:ascii="Times New Roman" w:eastAsia="Calibri" w:hAnsi="Times New Roman" w:cs="Times New Roman"/>
        </w:rPr>
      </w:pPr>
    </w:p>
    <w:p w14:paraId="088CD941" w14:textId="77777777" w:rsidR="00D84E16" w:rsidRDefault="00D84E16" w:rsidP="00D84E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Bysshop(q.v.) brought a plaint of debt against him and 9 others.</w:t>
      </w:r>
    </w:p>
    <w:p w14:paraId="380DE812" w14:textId="483767E0" w:rsidR="00D84E16" w:rsidRPr="00D84E16" w:rsidRDefault="00D84E16" w:rsidP="00FF60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4FB1D09" w14:textId="77777777" w:rsidR="00FF6088" w:rsidRDefault="00FF6088" w:rsidP="00FF608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John Bysshop(q.v.) brought a plaint of debt against him and 10 others.</w:t>
      </w:r>
    </w:p>
    <w:p w14:paraId="4095BDC2" w14:textId="77777777" w:rsidR="00FF6088" w:rsidRDefault="00FF6088" w:rsidP="00FF608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(http://aalt.law.uh.edu/Indices/CP40Indices/CP40no883Pl.htm )</w:t>
      </w:r>
    </w:p>
    <w:p w14:paraId="4B9D8D00" w14:textId="77777777" w:rsidR="00FF6088" w:rsidRDefault="00FF6088" w:rsidP="00FF6088">
      <w:pPr>
        <w:rPr>
          <w:rFonts w:ascii="Times New Roman" w:eastAsia="Calibri" w:hAnsi="Times New Roman" w:cs="Times New Roman"/>
        </w:rPr>
      </w:pPr>
    </w:p>
    <w:p w14:paraId="76370473" w14:textId="77777777" w:rsidR="00FF6088" w:rsidRDefault="00FF6088" w:rsidP="00FF6088">
      <w:pPr>
        <w:rPr>
          <w:rFonts w:ascii="Times New Roman" w:eastAsia="Calibri" w:hAnsi="Times New Roman" w:cs="Times New Roman"/>
        </w:rPr>
      </w:pPr>
    </w:p>
    <w:p w14:paraId="37B2AC9C" w14:textId="1098CBBA" w:rsidR="00FF6088" w:rsidRDefault="00FF6088" w:rsidP="00FF608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18 May 2017</w:t>
      </w:r>
    </w:p>
    <w:p w14:paraId="50CC5FC2" w14:textId="111FB6CC" w:rsidR="00D84E16" w:rsidRDefault="00D84E16" w:rsidP="00FF6088">
      <w:pPr>
        <w:rPr>
          <w:rFonts w:ascii="Times New Roman" w:eastAsia="Calibri" w:hAnsi="Times New Roman" w:cs="Times New Roman"/>
          <w:u w:val="single"/>
        </w:rPr>
      </w:pPr>
      <w:r>
        <w:rPr>
          <w:rFonts w:ascii="Times New Roman" w:eastAsia="Calibri" w:hAnsi="Times New Roman" w:cs="Times New Roman"/>
        </w:rPr>
        <w:t>29 May 2020</w:t>
      </w:r>
    </w:p>
    <w:p w14:paraId="5C94A7D3" w14:textId="77777777" w:rsidR="006B2F86" w:rsidRPr="00E71FC3" w:rsidRDefault="00D84E16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FE69F" w14:textId="77777777" w:rsidR="00FF6088" w:rsidRDefault="00FF6088" w:rsidP="00E71FC3">
      <w:r>
        <w:separator/>
      </w:r>
    </w:p>
  </w:endnote>
  <w:endnote w:type="continuationSeparator" w:id="0">
    <w:p w14:paraId="1AF52E3A" w14:textId="77777777" w:rsidR="00FF6088" w:rsidRDefault="00FF608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1AD7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F72A9C" w14:textId="77777777" w:rsidR="00FF6088" w:rsidRDefault="00FF6088" w:rsidP="00E71FC3">
      <w:r>
        <w:separator/>
      </w:r>
    </w:p>
  </w:footnote>
  <w:footnote w:type="continuationSeparator" w:id="0">
    <w:p w14:paraId="5F36BC6A" w14:textId="77777777" w:rsidR="00FF6088" w:rsidRDefault="00FF608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088"/>
    <w:rsid w:val="001A7C09"/>
    <w:rsid w:val="00577BD5"/>
    <w:rsid w:val="00656CBA"/>
    <w:rsid w:val="006A1F77"/>
    <w:rsid w:val="00733BE7"/>
    <w:rsid w:val="00AB52E8"/>
    <w:rsid w:val="00B16D3F"/>
    <w:rsid w:val="00BB41AC"/>
    <w:rsid w:val="00D84E16"/>
    <w:rsid w:val="00E71FC3"/>
    <w:rsid w:val="00EF4813"/>
    <w:rsid w:val="00FF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4D844"/>
  <w15:chartTrackingRefBased/>
  <w15:docId w15:val="{8A614230-DD60-4F56-B8B2-B766E4826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08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2017-05-20T18:35:00Z</dcterms:created>
  <dcterms:modified xsi:type="dcterms:W3CDTF">2020-05-29T10:54:00Z</dcterms:modified>
</cp:coreProperties>
</file>